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C581B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RETHERFELD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51CCB8DB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DC9A7A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1F09E4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 Hertfordshire(q.v.), and his wife, Helen(q.v.).</w:t>
      </w:r>
    </w:p>
    <w:p w14:paraId="20CB6C49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3705FB1F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F9C7D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36B82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had a bequest in his father’s Will.   (ibid.)</w:t>
      </w:r>
    </w:p>
    <w:p w14:paraId="3D603D0F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33254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E9E19" w14:textId="77777777" w:rsidR="004D06C8" w:rsidRDefault="004D06C8" w:rsidP="004D06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754698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37CF" w14:textId="77777777" w:rsidR="004D06C8" w:rsidRDefault="004D06C8" w:rsidP="009139A6">
      <w:r>
        <w:separator/>
      </w:r>
    </w:p>
  </w:endnote>
  <w:endnote w:type="continuationSeparator" w:id="0">
    <w:p w14:paraId="74FB0D21" w14:textId="77777777" w:rsidR="004D06C8" w:rsidRDefault="004D06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8E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CE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B8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AF25" w14:textId="77777777" w:rsidR="004D06C8" w:rsidRDefault="004D06C8" w:rsidP="009139A6">
      <w:r>
        <w:separator/>
      </w:r>
    </w:p>
  </w:footnote>
  <w:footnote w:type="continuationSeparator" w:id="0">
    <w:p w14:paraId="187DC674" w14:textId="77777777" w:rsidR="004D06C8" w:rsidRDefault="004D06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7E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7B5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B4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6C8"/>
    <w:rsid w:val="000666E0"/>
    <w:rsid w:val="002510B7"/>
    <w:rsid w:val="004D06C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33BD4"/>
  <w15:chartTrackingRefBased/>
  <w15:docId w15:val="{D0A0A0E7-CC19-438B-BD13-BFA6D9E4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2022-03-16T20:59:00Z</dcterms:created>
  <dcterms:modified xsi:type="dcterms:W3CDTF">2022-03-16T21:25:00Z</dcterms:modified>
</cp:coreProperties>
</file>